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F0E8" w14:textId="53028C01" w:rsidR="0040509B" w:rsidRPr="00D75DBC" w:rsidRDefault="0040509B">
      <w:pPr>
        <w:pStyle w:val="Nagwek3"/>
        <w:rPr>
          <w:rFonts w:ascii="Times New Roman" w:hAnsi="Times New Roman"/>
          <w:sz w:val="24"/>
        </w:rPr>
      </w:pPr>
      <w:r w:rsidRPr="00D75DBC">
        <w:rPr>
          <w:rFonts w:ascii="Times New Roman" w:hAnsi="Times New Roman"/>
          <w:sz w:val="24"/>
        </w:rPr>
        <w:t>Załącznik nr</w:t>
      </w:r>
      <w:bookmarkStart w:id="0" w:name="Tekst4"/>
      <w:r w:rsidR="00511954" w:rsidRPr="00D75DBC">
        <w:rPr>
          <w:rFonts w:ascii="Times New Roman" w:hAnsi="Times New Roman"/>
          <w:sz w:val="24"/>
        </w:rPr>
        <w:t xml:space="preserve"> </w:t>
      </w:r>
      <w:bookmarkEnd w:id="0"/>
      <w:r w:rsidR="00EF0A93" w:rsidRPr="00D75DBC">
        <w:rPr>
          <w:rFonts w:ascii="Times New Roman" w:hAnsi="Times New Roman"/>
          <w:sz w:val="24"/>
        </w:rPr>
        <w:t>6</w:t>
      </w:r>
      <w:r w:rsidR="00183868" w:rsidRPr="00D75DBC">
        <w:rPr>
          <w:rFonts w:ascii="Times New Roman" w:hAnsi="Times New Roman"/>
          <w:sz w:val="24"/>
        </w:rPr>
        <w:t xml:space="preserve"> </w:t>
      </w:r>
      <w:r w:rsidR="00391C9F" w:rsidRPr="00D75DBC">
        <w:rPr>
          <w:rFonts w:ascii="Times New Roman" w:hAnsi="Times New Roman"/>
          <w:sz w:val="24"/>
        </w:rPr>
        <w:t xml:space="preserve"> do umowy</w:t>
      </w:r>
    </w:p>
    <w:p w14:paraId="356CC2BB" w14:textId="77777777" w:rsidR="0040509B" w:rsidRPr="007F72BF" w:rsidRDefault="00B6255D">
      <w:pPr>
        <w:rPr>
          <w:sz w:val="22"/>
          <w:highlight w:val="yellow"/>
        </w:rPr>
      </w:pPr>
      <w:r w:rsidRPr="007F72BF"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3EB588" wp14:editId="7EC6EB4F">
                <wp:simplePos x="0" y="0"/>
                <wp:positionH relativeFrom="column">
                  <wp:posOffset>-48895</wp:posOffset>
                </wp:positionH>
                <wp:positionV relativeFrom="paragraph">
                  <wp:posOffset>20320</wp:posOffset>
                </wp:positionV>
                <wp:extent cx="2012315" cy="73215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3A984C" w14:textId="77777777" w:rsidR="0040509B" w:rsidRDefault="0040509B"/>
                          <w:p w14:paraId="06F19DC3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E3E08F1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CEA1437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B1655D4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2E7634F" w14:textId="77777777" w:rsidR="0040509B" w:rsidRDefault="0040509B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51D99781" w14:textId="77777777" w:rsidR="0040509B" w:rsidRDefault="0040509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EB588" id="AutoShape 2" o:spid="_x0000_s1026" style="position:absolute;margin-left:-3.85pt;margin-top:1.6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" filled="f" strokeweight=".25pt">
                <v:textbox inset="1pt,1pt,1pt,1pt">
                  <w:txbxContent>
                    <w:p w14:paraId="743A984C" w14:textId="77777777" w:rsidR="0040509B" w:rsidRDefault="0040509B"/>
                    <w:p w14:paraId="06F19DC3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7E3E08F1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2CEA1437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2B1655D4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12E7634F" w14:textId="77777777" w:rsidR="0040509B" w:rsidRDefault="0040509B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51D99781" w14:textId="77777777" w:rsidR="0040509B" w:rsidRDefault="0040509B"/>
                  </w:txbxContent>
                </v:textbox>
              </v:roundrect>
            </w:pict>
          </mc:Fallback>
        </mc:AlternateContent>
      </w:r>
    </w:p>
    <w:p w14:paraId="28776098" w14:textId="77777777" w:rsidR="0040509B" w:rsidRPr="007F72BF" w:rsidRDefault="0040509B">
      <w:pPr>
        <w:rPr>
          <w:sz w:val="22"/>
          <w:highlight w:val="yellow"/>
        </w:rPr>
      </w:pPr>
    </w:p>
    <w:p w14:paraId="06C166D6" w14:textId="77777777" w:rsidR="0040509B" w:rsidRPr="007F72BF" w:rsidRDefault="0040509B">
      <w:pPr>
        <w:rPr>
          <w:sz w:val="22"/>
          <w:highlight w:val="yellow"/>
        </w:rPr>
      </w:pPr>
    </w:p>
    <w:p w14:paraId="4492DB63" w14:textId="77777777" w:rsidR="0040509B" w:rsidRPr="007F72BF" w:rsidRDefault="0040509B">
      <w:pPr>
        <w:rPr>
          <w:sz w:val="22"/>
          <w:highlight w:val="yellow"/>
        </w:rPr>
      </w:pPr>
    </w:p>
    <w:p w14:paraId="50F72EEB" w14:textId="77777777" w:rsidR="0040509B" w:rsidRPr="007F72BF" w:rsidRDefault="0040509B">
      <w:pPr>
        <w:pStyle w:val="Nagwek4"/>
        <w:rPr>
          <w:rFonts w:ascii="Times New Roman" w:hAnsi="Times New Roman"/>
          <w:sz w:val="28"/>
          <w:highlight w:val="yellow"/>
        </w:rPr>
      </w:pPr>
    </w:p>
    <w:p w14:paraId="02634DF5" w14:textId="337C7F63" w:rsidR="00ED5A46" w:rsidRPr="00ED5A46" w:rsidRDefault="00C60A63" w:rsidP="00ED5A46">
      <w:pPr>
        <w:pStyle w:val="Nagwek4"/>
        <w:spacing w:before="0"/>
        <w:rPr>
          <w:rFonts w:ascii="Times New Roman" w:hAnsi="Times New Roman"/>
          <w:sz w:val="28"/>
        </w:rPr>
      </w:pPr>
      <w:r w:rsidRPr="00D75DBC">
        <w:rPr>
          <w:rFonts w:ascii="Times New Roman" w:hAnsi="Times New Roman"/>
          <w:sz w:val="28"/>
        </w:rPr>
        <w:t xml:space="preserve">WYKAZ </w:t>
      </w:r>
      <w:r w:rsidR="005B69E6" w:rsidRPr="00D75DBC">
        <w:rPr>
          <w:rFonts w:ascii="Times New Roman" w:hAnsi="Times New Roman"/>
          <w:sz w:val="28"/>
        </w:rPr>
        <w:t>OSÓB</w:t>
      </w:r>
      <w:r w:rsidR="00D75DBC" w:rsidRPr="00D75DBC">
        <w:rPr>
          <w:rFonts w:ascii="Times New Roman" w:hAnsi="Times New Roman"/>
          <w:sz w:val="28"/>
        </w:rPr>
        <w:t xml:space="preserve"> </w:t>
      </w:r>
    </w:p>
    <w:p w14:paraId="00B541CD" w14:textId="7FAFB41F" w:rsidR="0040509B" w:rsidRPr="007F72BF" w:rsidRDefault="00D75DBC" w:rsidP="00ED5A46">
      <w:pPr>
        <w:pStyle w:val="Nagwek4"/>
        <w:spacing w:before="0"/>
        <w:rPr>
          <w:rFonts w:ascii="Times New Roman" w:hAnsi="Times New Roman"/>
          <w:sz w:val="28"/>
          <w:highlight w:val="yellow"/>
        </w:rPr>
      </w:pPr>
      <w:r w:rsidRPr="00D75DBC">
        <w:rPr>
          <w:rFonts w:ascii="Times New Roman" w:hAnsi="Times New Roman"/>
          <w:sz w:val="28"/>
        </w:rPr>
        <w:t>świadcząc</w:t>
      </w:r>
      <w:r>
        <w:rPr>
          <w:rFonts w:ascii="Times New Roman" w:hAnsi="Times New Roman"/>
          <w:sz w:val="28"/>
        </w:rPr>
        <w:t>ych</w:t>
      </w:r>
      <w:r w:rsidRPr="00D75DBC">
        <w:rPr>
          <w:rFonts w:ascii="Times New Roman" w:hAnsi="Times New Roman"/>
          <w:sz w:val="28"/>
        </w:rPr>
        <w:t xml:space="preserve"> usługi logistyczne</w:t>
      </w:r>
      <w:r w:rsidR="005B69E6" w:rsidRPr="007F72BF">
        <w:rPr>
          <w:rFonts w:ascii="Times New Roman" w:hAnsi="Times New Roman"/>
          <w:sz w:val="28"/>
          <w:highlight w:val="yellow"/>
        </w:rPr>
        <w:t xml:space="preserve"> </w:t>
      </w:r>
    </w:p>
    <w:p w14:paraId="44A9FAA3" w14:textId="08BC70F2" w:rsidR="00BB0E1B" w:rsidRPr="007F72BF" w:rsidRDefault="00BB0E1B" w:rsidP="00BB0E1B">
      <w:pPr>
        <w:rPr>
          <w:sz w:val="22"/>
          <w:highlight w:val="yellow"/>
        </w:rPr>
      </w:pPr>
    </w:p>
    <w:p w14:paraId="548E35D4" w14:textId="77777777" w:rsidR="00BB0E1B" w:rsidRDefault="00BB0E1B" w:rsidP="00BB0E1B">
      <w:pPr>
        <w:ind w:left="-426"/>
        <w:jc w:val="both"/>
        <w:rPr>
          <w:sz w:val="24"/>
        </w:rPr>
      </w:pPr>
    </w:p>
    <w:p w14:paraId="5965BC42" w14:textId="047CF5EC" w:rsidR="00FC03E2" w:rsidRDefault="00FC03E2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22"/>
        <w:gridCol w:w="1883"/>
        <w:gridCol w:w="2268"/>
        <w:gridCol w:w="2268"/>
        <w:gridCol w:w="2126"/>
      </w:tblGrid>
      <w:tr w:rsidR="00391C9F" w:rsidRPr="00391C9F" w14:paraId="32A159B8" w14:textId="77777777" w:rsidTr="00391C9F">
        <w:tc>
          <w:tcPr>
            <w:tcW w:w="522" w:type="dxa"/>
          </w:tcPr>
          <w:p w14:paraId="2FB409F1" w14:textId="4AEA9193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Lp.</w:t>
            </w:r>
          </w:p>
        </w:tc>
        <w:tc>
          <w:tcPr>
            <w:tcW w:w="1883" w:type="dxa"/>
          </w:tcPr>
          <w:p w14:paraId="68DF892C" w14:textId="77777777" w:rsidR="00391C9F" w:rsidRPr="00391C9F" w:rsidRDefault="00391C9F" w:rsidP="00233EF1">
            <w:pPr>
              <w:jc w:val="both"/>
              <w:rPr>
                <w:rFonts w:ascii="Arial" w:hAnsi="Arial" w:cs="Arial"/>
                <w:color w:val="000000"/>
              </w:rPr>
            </w:pPr>
            <w:r w:rsidRPr="00391C9F">
              <w:rPr>
                <w:rFonts w:ascii="Arial" w:hAnsi="Arial" w:cs="Arial"/>
                <w:color w:val="000000"/>
              </w:rPr>
              <w:t>imię i nazwisko</w:t>
            </w:r>
          </w:p>
          <w:p w14:paraId="28EE30A1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4CC4E4E" w14:textId="0FB550B2" w:rsidR="00391C9F" w:rsidRPr="00391C9F" w:rsidRDefault="007F72B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2268" w:type="dxa"/>
          </w:tcPr>
          <w:p w14:paraId="5CED52AB" w14:textId="3DB70FF1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forma zatrudnienia</w:t>
            </w:r>
          </w:p>
        </w:tc>
        <w:tc>
          <w:tcPr>
            <w:tcW w:w="2126" w:type="dxa"/>
          </w:tcPr>
          <w:p w14:paraId="2677D788" w14:textId="2C2ACB2B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wymiar czasu pracy</w:t>
            </w:r>
          </w:p>
        </w:tc>
      </w:tr>
      <w:tr w:rsidR="00391C9F" w:rsidRPr="00391C9F" w14:paraId="46E49AF2" w14:textId="77777777" w:rsidTr="00391C9F">
        <w:tc>
          <w:tcPr>
            <w:tcW w:w="522" w:type="dxa"/>
          </w:tcPr>
          <w:p w14:paraId="72FBC367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1883" w:type="dxa"/>
          </w:tcPr>
          <w:p w14:paraId="3F84454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506255D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092638DA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126" w:type="dxa"/>
          </w:tcPr>
          <w:p w14:paraId="79FA34DC" w14:textId="17894B9B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</w:tr>
      <w:tr w:rsidR="00391C9F" w:rsidRPr="00391C9F" w14:paraId="5E9FDAFB" w14:textId="77777777" w:rsidTr="00391C9F">
        <w:tc>
          <w:tcPr>
            <w:tcW w:w="522" w:type="dxa"/>
          </w:tcPr>
          <w:p w14:paraId="4B191B11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1883" w:type="dxa"/>
          </w:tcPr>
          <w:p w14:paraId="1D303D42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5EAADDE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651DB41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126" w:type="dxa"/>
          </w:tcPr>
          <w:p w14:paraId="1693F300" w14:textId="1A5FB7DF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</w:tr>
    </w:tbl>
    <w:p w14:paraId="48F31D73" w14:textId="31BD9FE4" w:rsidR="00233EF1" w:rsidRPr="00391C9F" w:rsidRDefault="00233EF1" w:rsidP="00FC03E2">
      <w:pPr>
        <w:spacing w:line="360" w:lineRule="auto"/>
        <w:jc w:val="both"/>
        <w:rPr>
          <w:rFonts w:ascii="Garamond" w:hAnsi="Garamond" w:cs="Arial"/>
        </w:rPr>
      </w:pPr>
    </w:p>
    <w:p w14:paraId="52ABC2DF" w14:textId="225FC512" w:rsidR="00233EF1" w:rsidRDefault="00233EF1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4F181822" w14:textId="77777777" w:rsidR="00233EF1" w:rsidRDefault="00233EF1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EF41834" w14:textId="300CF0A2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7B783CD5" w14:textId="4EC2AA3E" w:rsidR="005B69E6" w:rsidRDefault="005B69E6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1D09F7E6" w14:textId="77777777" w:rsidR="005B69E6" w:rsidRDefault="005B69E6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65514FC4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  <w:bookmarkStart w:id="1" w:name="_Hlk176170247"/>
      <w:r>
        <w:rPr>
          <w:rFonts w:ascii="Garamond" w:hAnsi="Garamond"/>
          <w:i/>
          <w:sz w:val="22"/>
          <w:szCs w:val="22"/>
        </w:rPr>
        <w:t>………………………………………………</w:t>
      </w:r>
    </w:p>
    <w:p w14:paraId="7B6DF9FA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451BDB9D" w14:textId="77777777" w:rsidR="00FC03E2" w:rsidRDefault="00FC03E2" w:rsidP="00FC03E2">
      <w:pPr>
        <w:pStyle w:val="Tekstpodstawowywcity"/>
        <w:spacing w:line="360" w:lineRule="auto"/>
        <w:jc w:val="right"/>
        <w:rPr>
          <w:sz w:val="18"/>
          <w:szCs w:val="18"/>
        </w:rPr>
      </w:pPr>
      <w:r>
        <w:rPr>
          <w:rFonts w:ascii="Garamond" w:hAnsi="Garamond"/>
          <w:i/>
          <w:sz w:val="22"/>
          <w:szCs w:val="22"/>
        </w:rPr>
        <w:t>podpis osoby (osób) upoważnionej do reprezentowania Wykonawcy</w:t>
      </w:r>
    </w:p>
    <w:bookmarkEnd w:id="1"/>
    <w:p w14:paraId="58C4F02C" w14:textId="77777777" w:rsidR="0040509B" w:rsidRDefault="0040509B" w:rsidP="00FC03E2">
      <w:pPr>
        <w:ind w:left="-426"/>
        <w:jc w:val="both"/>
      </w:pPr>
    </w:p>
    <w:sectPr w:rsidR="0040509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07CF" w14:textId="77777777" w:rsidR="00B92D74" w:rsidRDefault="00B92D74">
      <w:r>
        <w:separator/>
      </w:r>
    </w:p>
  </w:endnote>
  <w:endnote w:type="continuationSeparator" w:id="0">
    <w:p w14:paraId="04BD8DE0" w14:textId="77777777" w:rsidR="00B92D74" w:rsidRDefault="00B9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4D09" w14:textId="77777777"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9994222" w14:textId="77777777"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76B6" w14:textId="77777777" w:rsidR="0040509B" w:rsidRDefault="00B6255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38E71E" wp14:editId="090732F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4E02F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555913C2" w14:textId="77777777"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0C5B6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1195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A780" w14:textId="77777777"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644B955" w14:textId="77777777" w:rsidR="0040509B" w:rsidRDefault="0040509B">
    <w:pPr>
      <w:pStyle w:val="Stopka"/>
      <w:tabs>
        <w:tab w:val="clear" w:pos="4536"/>
      </w:tabs>
      <w:jc w:val="center"/>
    </w:pPr>
  </w:p>
  <w:p w14:paraId="7586D7EE" w14:textId="77777777" w:rsidR="0040509B" w:rsidRDefault="0040509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C5AD" w14:textId="77777777" w:rsidR="00B92D74" w:rsidRDefault="00B92D74">
      <w:r>
        <w:separator/>
      </w:r>
    </w:p>
  </w:footnote>
  <w:footnote w:type="continuationSeparator" w:id="0">
    <w:p w14:paraId="029CA62A" w14:textId="77777777" w:rsidR="00B92D74" w:rsidRDefault="00B92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B29DA" w14:textId="18AC54A5" w:rsidR="00ED5A46" w:rsidRDefault="00ED5A46" w:rsidP="00ED5A46">
    <w:pPr>
      <w:pStyle w:val="Nagwek"/>
    </w:pPr>
    <w:r>
      <w:t xml:space="preserve">Świadczenie kompleksowych usług pralniczych </w:t>
    </w:r>
  </w:p>
  <w:p w14:paraId="51FB101E" w14:textId="6EF14398" w:rsidR="00ED5A46" w:rsidRDefault="00ED5A46" w:rsidP="00ED5A46">
    <w:pPr>
      <w:pStyle w:val="Nagwek"/>
    </w:pPr>
    <w:r>
      <w:t>Numer referencyjny: SZP-271-27/24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F12A" w14:textId="77777777"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4"/>
    <w:rsid w:val="00016F4E"/>
    <w:rsid w:val="000C5B68"/>
    <w:rsid w:val="00101297"/>
    <w:rsid w:val="00140869"/>
    <w:rsid w:val="00144BB5"/>
    <w:rsid w:val="00183868"/>
    <w:rsid w:val="00233EF1"/>
    <w:rsid w:val="00343ACB"/>
    <w:rsid w:val="00391C9F"/>
    <w:rsid w:val="003D7607"/>
    <w:rsid w:val="0040509B"/>
    <w:rsid w:val="00433723"/>
    <w:rsid w:val="00460CF4"/>
    <w:rsid w:val="004D2B1B"/>
    <w:rsid w:val="00511954"/>
    <w:rsid w:val="005B69E6"/>
    <w:rsid w:val="0065201D"/>
    <w:rsid w:val="006E76BE"/>
    <w:rsid w:val="007F72BF"/>
    <w:rsid w:val="008024A6"/>
    <w:rsid w:val="00815159"/>
    <w:rsid w:val="008C4C14"/>
    <w:rsid w:val="009C4B96"/>
    <w:rsid w:val="00A3382E"/>
    <w:rsid w:val="00AF58F5"/>
    <w:rsid w:val="00B6255D"/>
    <w:rsid w:val="00B76BEE"/>
    <w:rsid w:val="00B92D74"/>
    <w:rsid w:val="00BB0E1B"/>
    <w:rsid w:val="00C60A63"/>
    <w:rsid w:val="00D0500B"/>
    <w:rsid w:val="00D75DBC"/>
    <w:rsid w:val="00ED5A46"/>
    <w:rsid w:val="00EF0A93"/>
    <w:rsid w:val="00F23A36"/>
    <w:rsid w:val="00F5471E"/>
    <w:rsid w:val="00F64A20"/>
    <w:rsid w:val="00FA5C57"/>
    <w:rsid w:val="00FC03E2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3A9366"/>
  <w15:chartTrackingRefBased/>
  <w15:docId w15:val="{9DA208F0-88FA-4619-94A8-2B0EC445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C03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C03E2"/>
  </w:style>
  <w:style w:type="paragraph" w:customStyle="1" w:styleId="Standard">
    <w:name w:val="Standard"/>
    <w:rsid w:val="00140869"/>
    <w:pPr>
      <w:suppressAutoHyphens/>
      <w:spacing w:after="160"/>
      <w:textAlignment w:val="baseline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table" w:styleId="Tabela-Siatka">
    <w:name w:val="Table Grid"/>
    <w:basedOn w:val="Standardowy"/>
    <w:rsid w:val="0023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</TotalTime>
  <Pages>1</Pages>
  <Words>38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Małgorzata Marzec</cp:lastModifiedBy>
  <cp:revision>4</cp:revision>
  <cp:lastPrinted>2024-09-24T09:50:00Z</cp:lastPrinted>
  <dcterms:created xsi:type="dcterms:W3CDTF">2024-10-08T09:12:00Z</dcterms:created>
  <dcterms:modified xsi:type="dcterms:W3CDTF">2024-10-08T09:50:00Z</dcterms:modified>
</cp:coreProperties>
</file>